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BE208" w14:textId="77777777" w:rsidR="009B43AD" w:rsidRDefault="009B43AD" w:rsidP="009B4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BASSE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70B2A31" w14:textId="77777777" w:rsidR="009B43AD" w:rsidRDefault="009B43AD" w:rsidP="009B4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Deeping, Lincolnshire.</w:t>
      </w:r>
    </w:p>
    <w:p w14:paraId="625E791C" w14:textId="77777777" w:rsidR="009B43AD" w:rsidRDefault="009B43AD" w:rsidP="009B43AD">
      <w:pPr>
        <w:pStyle w:val="NoSpacing"/>
        <w:rPr>
          <w:rFonts w:cs="Times New Roman"/>
          <w:szCs w:val="24"/>
        </w:rPr>
      </w:pPr>
    </w:p>
    <w:p w14:paraId="5D5902CF" w14:textId="77777777" w:rsidR="009B43AD" w:rsidRDefault="009B43AD" w:rsidP="009B43AD">
      <w:pPr>
        <w:pStyle w:val="NoSpacing"/>
        <w:rPr>
          <w:rFonts w:cs="Times New Roman"/>
          <w:szCs w:val="24"/>
        </w:rPr>
      </w:pPr>
    </w:p>
    <w:p w14:paraId="3ACD9EA9" w14:textId="77777777" w:rsidR="009B43AD" w:rsidRDefault="009B43AD" w:rsidP="009B4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Stamford into</w:t>
      </w:r>
    </w:p>
    <w:p w14:paraId="7D4C7C9A" w14:textId="77777777" w:rsidR="009B43AD" w:rsidRDefault="009B43AD" w:rsidP="009B4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7A551D86" w14:textId="77777777" w:rsidR="009B43AD" w:rsidRDefault="009B43AD" w:rsidP="009B4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C3309">
          <w:rPr>
            <w:rStyle w:val="Hyperlink"/>
            <w:rFonts w:cs="Times New Roman"/>
            <w:szCs w:val="24"/>
          </w:rPr>
          <w:t>https://inquisitionspostmortem.ac.uk/view/inquisition/25-227/</w:t>
        </w:r>
      </w:hyperlink>
      <w:r>
        <w:rPr>
          <w:rFonts w:cs="Times New Roman"/>
          <w:szCs w:val="24"/>
        </w:rPr>
        <w:t xml:space="preserve"> )</w:t>
      </w:r>
    </w:p>
    <w:p w14:paraId="2E5A8801" w14:textId="77777777" w:rsidR="009B43AD" w:rsidRDefault="009B43AD" w:rsidP="009B43AD">
      <w:pPr>
        <w:pStyle w:val="NoSpacing"/>
        <w:rPr>
          <w:rFonts w:cs="Times New Roman"/>
          <w:szCs w:val="24"/>
        </w:rPr>
      </w:pPr>
    </w:p>
    <w:p w14:paraId="62205E9C" w14:textId="77777777" w:rsidR="009B43AD" w:rsidRDefault="009B43AD" w:rsidP="009B43AD">
      <w:pPr>
        <w:pStyle w:val="NoSpacing"/>
        <w:rPr>
          <w:rFonts w:cs="Times New Roman"/>
          <w:szCs w:val="24"/>
        </w:rPr>
      </w:pPr>
    </w:p>
    <w:p w14:paraId="0EDA751F" w14:textId="77777777" w:rsidR="009B43AD" w:rsidRDefault="009B43AD" w:rsidP="009B4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2023</w:t>
      </w:r>
    </w:p>
    <w:p w14:paraId="229271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97AE" w14:textId="77777777" w:rsidR="009B43AD" w:rsidRDefault="009B43AD" w:rsidP="009139A6">
      <w:r>
        <w:separator/>
      </w:r>
    </w:p>
  </w:endnote>
  <w:endnote w:type="continuationSeparator" w:id="0">
    <w:p w14:paraId="25E840B8" w14:textId="77777777" w:rsidR="009B43AD" w:rsidRDefault="009B43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2C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4E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0F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5E17" w14:textId="77777777" w:rsidR="009B43AD" w:rsidRDefault="009B43AD" w:rsidP="009139A6">
      <w:r>
        <w:separator/>
      </w:r>
    </w:p>
  </w:footnote>
  <w:footnote w:type="continuationSeparator" w:id="0">
    <w:p w14:paraId="12D560D3" w14:textId="77777777" w:rsidR="009B43AD" w:rsidRDefault="009B43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8D3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3D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DD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3AD"/>
    <w:rsid w:val="000666E0"/>
    <w:rsid w:val="002510B7"/>
    <w:rsid w:val="005C130B"/>
    <w:rsid w:val="00826F5C"/>
    <w:rsid w:val="009139A6"/>
    <w:rsid w:val="009448BB"/>
    <w:rsid w:val="00947624"/>
    <w:rsid w:val="009B43A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51766"/>
  <w15:chartTrackingRefBased/>
  <w15:docId w15:val="{FC40AD7F-90CF-41F9-9D6E-9BFF381F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43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2023-11-29T21:27:00Z</dcterms:created>
  <dcterms:modified xsi:type="dcterms:W3CDTF">2023-11-29T21:27:00Z</dcterms:modified>
</cp:coreProperties>
</file>